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48258" w14:textId="734FF72A" w:rsidR="00C348BF" w:rsidRPr="00502D61" w:rsidRDefault="00841580" w:rsidP="00C62E09">
      <w:pPr>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rPr>
          <w:rFonts w:ascii="Univerza Sans" w:hAnsi="Univerza Sans" w:cstheme="minorHAnsi"/>
          <w:b/>
          <w:sz w:val="18"/>
          <w:szCs w:val="18"/>
          <w:lang w:eastAsia="sl-SI"/>
        </w:rPr>
      </w:pPr>
      <w:bookmarkStart w:id="0" w:name="_Toc449088169"/>
      <w:r w:rsidRPr="00502D61">
        <w:rPr>
          <w:rFonts w:ascii="Univerza Sans" w:hAnsi="Univerza Sans" w:cstheme="minorHAnsi"/>
          <w:b/>
          <w:sz w:val="18"/>
          <w:szCs w:val="18"/>
          <w:lang w:eastAsia="sl-SI"/>
        </w:rPr>
        <w:t>PONUDBA</w:t>
      </w:r>
    </w:p>
    <w:p w14:paraId="16C050B2" w14:textId="2ECCC7DF" w:rsidR="00C348BF" w:rsidRPr="00502D61" w:rsidRDefault="00C348BF" w:rsidP="00C62E09">
      <w:pPr>
        <w:widowControl/>
        <w:suppressAutoHyphens w:val="0"/>
        <w:autoSpaceDN/>
        <w:spacing w:before="120" w:after="0" w:line="276" w:lineRule="auto"/>
        <w:jc w:val="both"/>
        <w:textAlignment w:val="auto"/>
        <w:rPr>
          <w:rFonts w:ascii="Univerza Sans" w:eastAsia="Calibri" w:hAnsi="Univerza Sans" w:cs="Arial"/>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841580" w:rsidRPr="00502D61" w14:paraId="6C446404" w14:textId="77777777" w:rsidTr="00841580">
        <w:trPr>
          <w:trHeight w:val="510"/>
        </w:trPr>
        <w:tc>
          <w:tcPr>
            <w:tcW w:w="2836" w:type="dxa"/>
            <w:vAlign w:val="center"/>
          </w:tcPr>
          <w:p w14:paraId="7C04803D"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w:t>
            </w:r>
          </w:p>
        </w:tc>
        <w:tc>
          <w:tcPr>
            <w:tcW w:w="6224" w:type="dxa"/>
            <w:tcBorders>
              <w:bottom w:val="single" w:sz="4" w:space="0" w:color="auto"/>
            </w:tcBorders>
            <w:vAlign w:val="center"/>
          </w:tcPr>
          <w:p w14:paraId="53B89BF8"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502D61" w14:paraId="5347C03D" w14:textId="77777777" w:rsidTr="00841580">
        <w:trPr>
          <w:trHeight w:val="113"/>
        </w:trPr>
        <w:tc>
          <w:tcPr>
            <w:tcW w:w="2836" w:type="dxa"/>
            <w:vAlign w:val="center"/>
          </w:tcPr>
          <w:p w14:paraId="16BDCF03"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224" w:type="dxa"/>
            <w:tcBorders>
              <w:top w:val="single" w:sz="4" w:space="0" w:color="auto"/>
            </w:tcBorders>
            <w:vAlign w:val="center"/>
          </w:tcPr>
          <w:p w14:paraId="0ABB6CC0"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502D61" w14:paraId="77C9238A" w14:textId="77777777" w:rsidTr="00841580">
        <w:trPr>
          <w:trHeight w:val="510"/>
        </w:trPr>
        <w:tc>
          <w:tcPr>
            <w:tcW w:w="2836" w:type="dxa"/>
            <w:vAlign w:val="center"/>
          </w:tcPr>
          <w:p w14:paraId="02A6D0BC"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b/>
                <w:kern w:val="0"/>
                <w:sz w:val="18"/>
                <w:szCs w:val="18"/>
              </w:rPr>
              <w:t>Ponudba št.</w:t>
            </w:r>
          </w:p>
        </w:tc>
        <w:tc>
          <w:tcPr>
            <w:tcW w:w="6224" w:type="dxa"/>
            <w:tcBorders>
              <w:bottom w:val="single" w:sz="4" w:space="0" w:color="auto"/>
            </w:tcBorders>
            <w:vAlign w:val="center"/>
          </w:tcPr>
          <w:p w14:paraId="54A27757"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b/>
                <w:kern w:val="0"/>
                <w:sz w:val="18"/>
                <w:szCs w:val="18"/>
              </w:rPr>
            </w:pPr>
          </w:p>
        </w:tc>
      </w:tr>
    </w:tbl>
    <w:p w14:paraId="6360E029" w14:textId="4EFE9B90" w:rsidR="00EF514C" w:rsidRPr="00502D61" w:rsidRDefault="00EF514C" w:rsidP="0059004D">
      <w:pPr>
        <w:widowControl/>
        <w:suppressAutoHyphens w:val="0"/>
        <w:autoSpaceDN/>
        <w:spacing w:before="20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postopku oddaje javnega naročila »</w:t>
      </w:r>
      <w:r w:rsidR="008768CE" w:rsidRPr="00502D61">
        <w:rPr>
          <w:rFonts w:ascii="Univerza Sans" w:eastAsia="Calibri" w:hAnsi="Univerza Sans" w:cs="Arial"/>
          <w:b/>
          <w:kern w:val="0"/>
          <w:sz w:val="18"/>
          <w:szCs w:val="18"/>
        </w:rPr>
        <w:t xml:space="preserve">Dobava in dostava </w:t>
      </w:r>
      <w:r w:rsidR="00300AA9">
        <w:rPr>
          <w:rFonts w:ascii="Univerza Sans" w:eastAsia="Calibri" w:hAnsi="Univerza Sans" w:cs="Arial"/>
          <w:b/>
          <w:kern w:val="0"/>
          <w:sz w:val="18"/>
          <w:szCs w:val="18"/>
        </w:rPr>
        <w:t>mulčerja</w:t>
      </w:r>
      <w:r w:rsidR="008768CE" w:rsidRPr="00502D61">
        <w:rPr>
          <w:rFonts w:ascii="Univerza Sans" w:eastAsia="Calibri" w:hAnsi="Univerza Sans" w:cs="Arial"/>
          <w:b/>
          <w:kern w:val="0"/>
          <w:sz w:val="18"/>
          <w:szCs w:val="18"/>
        </w:rPr>
        <w:t xml:space="preserve"> za potrebe UL BF</w:t>
      </w:r>
      <w:r w:rsidRPr="00502D61">
        <w:rPr>
          <w:rFonts w:ascii="Univerza Sans" w:eastAsia="Calibri" w:hAnsi="Univerza Sans" w:cs="Arial"/>
          <w:kern w:val="0"/>
          <w:sz w:val="18"/>
          <w:szCs w:val="18"/>
        </w:rPr>
        <w:t>«, naročnika Univerza v Ljubljani, Biotehniška fakulteta, kot ponudnik oziroma vodilni partner v skupini ponudnikov podajamo naslednjo ponudbo, skladno z razpisno dokumentacijo javnega naročila in veljavnimi predpisi.</w:t>
      </w:r>
    </w:p>
    <w:p w14:paraId="203006F6" w14:textId="6F6401C5" w:rsidR="00305850" w:rsidRPr="00502D61" w:rsidRDefault="00305850" w:rsidP="00EF514C">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21C94793" w14:textId="03DA72BA" w:rsidR="00305850" w:rsidRPr="00502D61" w:rsidRDefault="00305850" w:rsidP="00C62E09">
      <w:pPr>
        <w:widowControl/>
        <w:tabs>
          <w:tab w:val="left" w:pos="7472"/>
        </w:tabs>
        <w:suppressAutoHyphens w:val="0"/>
        <w:autoSpaceDN/>
        <w:spacing w:before="12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Ponudnik se zavezuje izvesti to javno naročilo za znesek (vsi zneski so v EUR): </w:t>
      </w:r>
      <w:r w:rsidRPr="00502D61">
        <w:rPr>
          <w:rFonts w:ascii="Univerza Sans" w:eastAsia="Calibri" w:hAnsi="Univerza Sans" w:cs="Arial"/>
          <w:kern w:val="0"/>
          <w:sz w:val="18"/>
          <w:szCs w:val="18"/>
        </w:rPr>
        <w:tab/>
      </w:r>
    </w:p>
    <w:p w14:paraId="0D908B24" w14:textId="26C20D28" w:rsidR="00C62E09" w:rsidRPr="00300AA9" w:rsidRDefault="00B224B2" w:rsidP="00C62E09">
      <w:pPr>
        <w:widowControl/>
        <w:suppressAutoHyphens w:val="0"/>
        <w:autoSpaceDN/>
        <w:spacing w:before="120" w:after="120" w:line="276" w:lineRule="auto"/>
        <w:jc w:val="both"/>
        <w:textAlignment w:val="auto"/>
        <w:rPr>
          <w:rFonts w:ascii="Univerza Sans" w:eastAsia="Calibri" w:hAnsi="Univerza Sans" w:cs="Arial"/>
          <w:b/>
          <w:kern w:val="0"/>
          <w:sz w:val="18"/>
          <w:szCs w:val="18"/>
          <w:u w:val="single"/>
        </w:rPr>
      </w:pPr>
      <w:r w:rsidRPr="00300AA9">
        <w:rPr>
          <w:rFonts w:ascii="Univerza Sans" w:eastAsia="Calibri" w:hAnsi="Univerza Sans" w:cs="Arial"/>
          <w:b/>
          <w:kern w:val="0"/>
          <w:sz w:val="18"/>
          <w:szCs w:val="18"/>
          <w:u w:val="single"/>
        </w:rPr>
        <w:t>Mulčer z odmičnim diskom</w:t>
      </w:r>
    </w:p>
    <w:p w14:paraId="7D36A689" w14:textId="7D7F7592" w:rsidR="00C62E09" w:rsidRPr="00502D61" w:rsidRDefault="00C62E09" w:rsidP="00C62E09">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C62E09" w:rsidRPr="00502D61" w14:paraId="738A1BA5" w14:textId="77777777" w:rsidTr="001A4A62">
        <w:tc>
          <w:tcPr>
            <w:tcW w:w="9212" w:type="dxa"/>
          </w:tcPr>
          <w:p w14:paraId="349FDA65" w14:textId="77777777" w:rsidR="00C62E09" w:rsidRPr="00502D61" w:rsidRDefault="00C62E09" w:rsidP="001A4A62">
            <w:pPr>
              <w:widowControl/>
              <w:suppressAutoHyphens w:val="0"/>
              <w:autoSpaceDN/>
              <w:spacing w:before="120" w:after="120" w:line="276" w:lineRule="auto"/>
              <w:textAlignment w:val="auto"/>
              <w:rPr>
                <w:rFonts w:ascii="Univerza Sans" w:hAnsi="Univerza Sans" w:cs="Arial"/>
                <w:kern w:val="0"/>
                <w:sz w:val="18"/>
                <w:szCs w:val="18"/>
                <w:lang w:eastAsia="sl-SI"/>
              </w:rPr>
            </w:pPr>
            <w:bookmarkStart w:id="1" w:name="_GoBack"/>
            <w:bookmarkEnd w:id="1"/>
          </w:p>
        </w:tc>
      </w:tr>
    </w:tbl>
    <w:p w14:paraId="145389AC" w14:textId="77777777" w:rsidR="00C62E09" w:rsidRDefault="00C62E09" w:rsidP="00C62E09">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C62E09" w:rsidRPr="00502D61" w14:paraId="3815D686" w14:textId="77777777" w:rsidTr="001A4A62">
        <w:trPr>
          <w:trHeight w:val="510"/>
          <w:jc w:val="center"/>
        </w:trPr>
        <w:tc>
          <w:tcPr>
            <w:tcW w:w="3969" w:type="dxa"/>
            <w:vAlign w:val="center"/>
          </w:tcPr>
          <w:p w14:paraId="63D5415B" w14:textId="374D11D3"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Skupna ponudbena cen</w:t>
            </w:r>
            <w:r w:rsidR="0035088B">
              <w:rPr>
                <w:rFonts w:ascii="Univerza Sans" w:hAnsi="Univerza Sans" w:cs="Arial"/>
                <w:b/>
                <w:kern w:val="0"/>
                <w:sz w:val="18"/>
                <w:szCs w:val="18"/>
                <w:lang w:eastAsia="sl-SI"/>
              </w:rPr>
              <w:t>a (</w:t>
            </w:r>
            <w:r w:rsidRPr="00502D61">
              <w:rPr>
                <w:rFonts w:ascii="Univerza Sans" w:hAnsi="Univerza Sans" w:cs="Arial"/>
                <w:b/>
                <w:kern w:val="0"/>
                <w:sz w:val="18"/>
                <w:szCs w:val="18"/>
                <w:lang w:eastAsia="sl-SI"/>
              </w:rPr>
              <w:t>v EUR brez DDV</w:t>
            </w:r>
            <w:r w:rsidR="0035088B">
              <w:rPr>
                <w:rFonts w:ascii="Univerza Sans" w:hAnsi="Univerza Sans" w:cs="Arial"/>
                <w:b/>
                <w:kern w:val="0"/>
                <w:sz w:val="18"/>
                <w:szCs w:val="18"/>
                <w:lang w:eastAsia="sl-SI"/>
              </w:rPr>
              <w:t>)</w:t>
            </w:r>
          </w:p>
        </w:tc>
        <w:tc>
          <w:tcPr>
            <w:tcW w:w="4111" w:type="dxa"/>
            <w:vAlign w:val="center"/>
          </w:tcPr>
          <w:p w14:paraId="073930E8"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320043C1" w14:textId="77777777" w:rsidTr="001A4A62">
        <w:trPr>
          <w:trHeight w:val="510"/>
          <w:jc w:val="center"/>
        </w:trPr>
        <w:tc>
          <w:tcPr>
            <w:tcW w:w="3969" w:type="dxa"/>
            <w:vAlign w:val="center"/>
          </w:tcPr>
          <w:p w14:paraId="38D3ACE5"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2B9C9B58"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5D69A6AA" w14:textId="77777777" w:rsidTr="001A4A62">
        <w:trPr>
          <w:trHeight w:val="510"/>
          <w:jc w:val="center"/>
        </w:trPr>
        <w:tc>
          <w:tcPr>
            <w:tcW w:w="3969" w:type="dxa"/>
            <w:vAlign w:val="center"/>
          </w:tcPr>
          <w:p w14:paraId="4F341336" w14:textId="5331EDDD"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 xml:space="preserve">Skupna ponudbena cena </w:t>
            </w:r>
            <w:r w:rsidR="0035088B">
              <w:rPr>
                <w:rFonts w:ascii="Univerza Sans" w:hAnsi="Univerza Sans" w:cs="Arial"/>
                <w:b/>
                <w:kern w:val="0"/>
                <w:sz w:val="18"/>
                <w:szCs w:val="18"/>
                <w:lang w:eastAsia="sl-SI"/>
              </w:rPr>
              <w:t>(</w:t>
            </w:r>
            <w:r w:rsidR="0035088B" w:rsidRPr="00502D61">
              <w:rPr>
                <w:rFonts w:ascii="Univerza Sans" w:hAnsi="Univerza Sans" w:cs="Arial"/>
                <w:b/>
                <w:kern w:val="0"/>
                <w:sz w:val="18"/>
                <w:szCs w:val="18"/>
                <w:lang w:eastAsia="sl-SI"/>
              </w:rPr>
              <w:t xml:space="preserve">v EUR </w:t>
            </w:r>
            <w:r w:rsidR="0035088B">
              <w:rPr>
                <w:rFonts w:ascii="Univerza Sans" w:hAnsi="Univerza Sans" w:cs="Arial"/>
                <w:b/>
                <w:kern w:val="0"/>
                <w:sz w:val="18"/>
                <w:szCs w:val="18"/>
                <w:lang w:eastAsia="sl-SI"/>
              </w:rPr>
              <w:t>z</w:t>
            </w:r>
            <w:r w:rsidR="0035088B" w:rsidRPr="00502D61">
              <w:rPr>
                <w:rFonts w:ascii="Univerza Sans" w:hAnsi="Univerza Sans" w:cs="Arial"/>
                <w:b/>
                <w:kern w:val="0"/>
                <w:sz w:val="18"/>
                <w:szCs w:val="18"/>
                <w:lang w:eastAsia="sl-SI"/>
              </w:rPr>
              <w:t xml:space="preserve"> DDV</w:t>
            </w:r>
            <w:r w:rsidR="0035088B">
              <w:rPr>
                <w:rFonts w:ascii="Univerza Sans" w:hAnsi="Univerza Sans" w:cs="Arial"/>
                <w:b/>
                <w:kern w:val="0"/>
                <w:sz w:val="18"/>
                <w:szCs w:val="18"/>
                <w:lang w:eastAsia="sl-SI"/>
              </w:rPr>
              <w:t>)</w:t>
            </w:r>
          </w:p>
        </w:tc>
        <w:tc>
          <w:tcPr>
            <w:tcW w:w="4111" w:type="dxa"/>
            <w:vAlign w:val="center"/>
          </w:tcPr>
          <w:p w14:paraId="1BD1DF21"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bl>
    <w:p w14:paraId="7D137686" w14:textId="49A680DE" w:rsidR="00C62E09" w:rsidRDefault="00C62E09"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13AAA948" w14:textId="77777777" w:rsidR="0069059E" w:rsidRDefault="0069059E"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p>
    <w:tbl>
      <w:tblPr>
        <w:tblW w:w="8080" w:type="dxa"/>
        <w:jc w:val="center"/>
        <w:tblLook w:val="04A0" w:firstRow="1" w:lastRow="0" w:firstColumn="1" w:lastColumn="0" w:noHBand="0" w:noVBand="1"/>
      </w:tblPr>
      <w:tblGrid>
        <w:gridCol w:w="3969"/>
        <w:gridCol w:w="2055"/>
        <w:gridCol w:w="2056"/>
      </w:tblGrid>
      <w:tr w:rsidR="0069059E" w14:paraId="09369710" w14:textId="77777777" w:rsidTr="0069059E">
        <w:trPr>
          <w:trHeight w:val="397"/>
          <w:jc w:val="center"/>
        </w:trPr>
        <w:tc>
          <w:tcPr>
            <w:tcW w:w="8080" w:type="dxa"/>
            <w:gridSpan w:val="3"/>
            <w:tcBorders>
              <w:top w:val="single" w:sz="4" w:space="0" w:color="auto"/>
              <w:left w:val="single" w:sz="4" w:space="0" w:color="auto"/>
              <w:bottom w:val="single" w:sz="4" w:space="0" w:color="auto"/>
              <w:right w:val="single" w:sz="4" w:space="0" w:color="auto"/>
            </w:tcBorders>
            <w:shd w:val="clear" w:color="auto" w:fill="FFFFCC"/>
            <w:vAlign w:val="center"/>
            <w:hideMark/>
          </w:tcPr>
          <w:p w14:paraId="7065B751" w14:textId="77777777" w:rsidR="0069059E" w:rsidRDefault="0069059E">
            <w:pPr>
              <w:widowControl/>
              <w:suppressAutoHyphens w:val="0"/>
              <w:spacing w:before="120" w:after="0" w:line="276" w:lineRule="auto"/>
              <w:jc w:val="both"/>
              <w:rPr>
                <w:rFonts w:ascii="Univerza Sans" w:hAnsi="Univerza Sans" w:cs="Arial"/>
                <w:kern w:val="0"/>
                <w:sz w:val="18"/>
                <w:szCs w:val="18"/>
              </w:rPr>
            </w:pPr>
            <w:r>
              <w:rPr>
                <w:rFonts w:ascii="Univerza Sans" w:hAnsi="Univerza Sans" w:cs="Arial"/>
                <w:smallCaps/>
                <w:kern w:val="0"/>
                <w:sz w:val="18"/>
                <w:szCs w:val="18"/>
              </w:rPr>
              <w:t>podaljšan garancijski rok glede na zahtevano</w:t>
            </w:r>
            <w:r>
              <w:rPr>
                <w:rFonts w:ascii="Univerza Sans" w:hAnsi="Univerza Sans" w:cs="Arial"/>
                <w:kern w:val="0"/>
                <w:sz w:val="18"/>
                <w:szCs w:val="18"/>
              </w:rPr>
              <w:t xml:space="preserve"> </w:t>
            </w:r>
            <w:r>
              <w:rPr>
                <w:rFonts w:ascii="Univerza Sans" w:eastAsia="Calibri" w:hAnsi="Univerza Sans" w:cs="Arial"/>
                <w:kern w:val="0"/>
                <w:sz w:val="18"/>
                <w:szCs w:val="18"/>
              </w:rPr>
              <w:t>(vpisati skupno ponujeno garancijo):</w:t>
            </w:r>
          </w:p>
        </w:tc>
      </w:tr>
      <w:tr w:rsidR="0069059E" w14:paraId="45823F47" w14:textId="77777777" w:rsidTr="0069059E">
        <w:trPr>
          <w:trHeight w:val="567"/>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0E4E0560" w14:textId="75ABD645" w:rsidR="0069059E" w:rsidRDefault="0069059E">
            <w:pPr>
              <w:widowControl/>
              <w:suppressAutoHyphens w:val="0"/>
              <w:spacing w:before="240" w:after="0" w:line="276" w:lineRule="auto"/>
              <w:jc w:val="both"/>
              <w:rPr>
                <w:rFonts w:ascii="Univerza Sans" w:hAnsi="Univerza Sans" w:cs="Arial"/>
                <w:kern w:val="0"/>
                <w:sz w:val="18"/>
                <w:szCs w:val="18"/>
              </w:rPr>
            </w:pPr>
            <w:r>
              <w:rPr>
                <w:rFonts w:ascii="Univerza Sans" w:hAnsi="Univerza Sans" w:cs="Arial"/>
                <w:kern w:val="0"/>
                <w:sz w:val="18"/>
                <w:szCs w:val="18"/>
              </w:rPr>
              <w:t xml:space="preserve">Garancijski rok (najmanj </w:t>
            </w:r>
            <w:r>
              <w:rPr>
                <w:rFonts w:ascii="Univerza Sans" w:hAnsi="Univerza Sans" w:cs="Arial"/>
                <w:kern w:val="0"/>
                <w:sz w:val="18"/>
                <w:szCs w:val="18"/>
              </w:rPr>
              <w:t>1</w:t>
            </w:r>
            <w:r>
              <w:rPr>
                <w:rFonts w:ascii="Univerza Sans" w:hAnsi="Univerza Sans" w:cs="Arial"/>
                <w:kern w:val="0"/>
                <w:sz w:val="18"/>
                <w:szCs w:val="18"/>
              </w:rPr>
              <w:t>2 mesecev)</w:t>
            </w:r>
          </w:p>
        </w:tc>
        <w:tc>
          <w:tcPr>
            <w:tcW w:w="2055" w:type="dxa"/>
            <w:tcBorders>
              <w:top w:val="single" w:sz="4" w:space="0" w:color="auto"/>
              <w:left w:val="single" w:sz="4" w:space="0" w:color="auto"/>
              <w:bottom w:val="single" w:sz="4" w:space="0" w:color="auto"/>
              <w:right w:val="single" w:sz="4" w:space="0" w:color="auto"/>
            </w:tcBorders>
            <w:vAlign w:val="center"/>
          </w:tcPr>
          <w:p w14:paraId="6230EF11" w14:textId="77777777" w:rsidR="0069059E" w:rsidRDefault="0069059E">
            <w:pPr>
              <w:widowControl/>
              <w:suppressAutoHyphens w:val="0"/>
              <w:spacing w:before="240" w:after="0" w:line="276" w:lineRule="auto"/>
              <w:jc w:val="both"/>
              <w:rPr>
                <w:rFonts w:ascii="Univerza Sans" w:hAnsi="Univerza Sans" w:cs="Arial"/>
                <w:kern w:val="0"/>
                <w:sz w:val="18"/>
                <w:szCs w:val="18"/>
              </w:rPr>
            </w:pPr>
          </w:p>
        </w:tc>
        <w:tc>
          <w:tcPr>
            <w:tcW w:w="2056" w:type="dxa"/>
            <w:tcBorders>
              <w:top w:val="single" w:sz="4" w:space="0" w:color="auto"/>
              <w:left w:val="single" w:sz="4" w:space="0" w:color="auto"/>
              <w:bottom w:val="single" w:sz="4" w:space="0" w:color="auto"/>
              <w:right w:val="single" w:sz="4" w:space="0" w:color="auto"/>
            </w:tcBorders>
            <w:vAlign w:val="center"/>
            <w:hideMark/>
          </w:tcPr>
          <w:p w14:paraId="0A504C0D" w14:textId="77777777" w:rsidR="0069059E" w:rsidRDefault="0069059E">
            <w:pPr>
              <w:widowControl/>
              <w:suppressAutoHyphens w:val="0"/>
              <w:spacing w:before="240" w:after="0" w:line="276" w:lineRule="auto"/>
              <w:jc w:val="both"/>
              <w:rPr>
                <w:rFonts w:ascii="Univerza Sans" w:hAnsi="Univerza Sans" w:cs="Arial"/>
                <w:kern w:val="0"/>
                <w:sz w:val="18"/>
                <w:szCs w:val="18"/>
              </w:rPr>
            </w:pPr>
            <w:r>
              <w:rPr>
                <w:rFonts w:ascii="Univerza Sans" w:hAnsi="Univerza Sans" w:cs="Arial"/>
                <w:kern w:val="0"/>
                <w:sz w:val="18"/>
                <w:szCs w:val="18"/>
              </w:rPr>
              <w:t>mesecev</w:t>
            </w:r>
          </w:p>
        </w:tc>
      </w:tr>
    </w:tbl>
    <w:p w14:paraId="3B453CBA" w14:textId="2F5501B5" w:rsidR="00305850" w:rsidRPr="00502D61" w:rsidRDefault="00305850"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Izjavljamo:</w:t>
      </w:r>
    </w:p>
    <w:p w14:paraId="6A378A0E" w14:textId="4DBC56BB" w:rsidR="00305850" w:rsidRPr="00502D61"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Strinjamo se, da je veljavnost te ponudbe najmanj do </w:t>
      </w:r>
      <w:r w:rsidRPr="00502D61">
        <w:rPr>
          <w:rFonts w:ascii="Univerza Sans" w:eastAsia="Calibri" w:hAnsi="Univerza Sans" w:cs="Arial"/>
          <w:kern w:val="0"/>
          <w:sz w:val="18"/>
          <w:szCs w:val="18"/>
          <w:u w:val="single"/>
        </w:rPr>
        <w:fldChar w:fldCharType="begin">
          <w:ffData>
            <w:name w:val="Besedilo48"/>
            <w:enabled/>
            <w:calcOnExit w:val="0"/>
            <w:textInput/>
          </w:ffData>
        </w:fldChar>
      </w:r>
      <w:bookmarkStart w:id="2" w:name="Besedilo48"/>
      <w:r w:rsidRPr="00502D61">
        <w:rPr>
          <w:rFonts w:ascii="Univerza Sans" w:eastAsia="Calibri" w:hAnsi="Univerza Sans" w:cs="Arial"/>
          <w:kern w:val="0"/>
          <w:sz w:val="18"/>
          <w:szCs w:val="18"/>
          <w:u w:val="single"/>
        </w:rPr>
        <w:instrText xml:space="preserve"> FORMTEXT </w:instrText>
      </w:r>
      <w:r w:rsidRPr="00502D61">
        <w:rPr>
          <w:rFonts w:ascii="Univerza Sans" w:eastAsia="Calibri" w:hAnsi="Univerza Sans" w:cs="Arial"/>
          <w:kern w:val="0"/>
          <w:sz w:val="18"/>
          <w:szCs w:val="18"/>
          <w:u w:val="single"/>
        </w:rPr>
      </w:r>
      <w:r w:rsidRPr="00502D61">
        <w:rPr>
          <w:rFonts w:ascii="Univerza Sans" w:eastAsia="Calibri" w:hAnsi="Univerza Sans" w:cs="Arial"/>
          <w:kern w:val="0"/>
          <w:sz w:val="18"/>
          <w:szCs w:val="18"/>
          <w:u w:val="single"/>
        </w:rPr>
        <w:fldChar w:fldCharType="separate"/>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kern w:val="0"/>
          <w:sz w:val="18"/>
          <w:szCs w:val="18"/>
          <w:u w:val="single"/>
        </w:rPr>
        <w:fldChar w:fldCharType="end"/>
      </w:r>
      <w:bookmarkEnd w:id="2"/>
      <w:r w:rsidRPr="00502D61">
        <w:rPr>
          <w:rFonts w:ascii="Univerza Sans" w:eastAsia="Calibri" w:hAnsi="Univerza Sans" w:cs="Arial"/>
          <w:kern w:val="0"/>
          <w:sz w:val="18"/>
          <w:szCs w:val="18"/>
        </w:rPr>
        <w:t xml:space="preserve"> (opomba: </w:t>
      </w:r>
      <w:r w:rsidRPr="00502D61">
        <w:rPr>
          <w:rFonts w:ascii="Univerza Sans" w:eastAsia="Calibri" w:hAnsi="Univerza Sans" w:cs="Arial"/>
          <w:i/>
          <w:kern w:val="0"/>
          <w:sz w:val="18"/>
          <w:szCs w:val="18"/>
        </w:rPr>
        <w:t>veljavnost ponudbe je najmanj do 3</w:t>
      </w:r>
      <w:r w:rsidR="004B4BDA" w:rsidRPr="00502D61">
        <w:rPr>
          <w:rFonts w:ascii="Univerza Sans" w:eastAsia="Calibri" w:hAnsi="Univerza Sans" w:cs="Arial"/>
          <w:i/>
          <w:kern w:val="0"/>
          <w:sz w:val="18"/>
          <w:szCs w:val="18"/>
        </w:rPr>
        <w:t>1</w:t>
      </w:r>
      <w:r w:rsidRPr="00502D61">
        <w:rPr>
          <w:rFonts w:ascii="Univerza Sans" w:eastAsia="Calibri" w:hAnsi="Univerza Sans" w:cs="Arial"/>
          <w:i/>
          <w:kern w:val="0"/>
          <w:sz w:val="18"/>
          <w:szCs w:val="18"/>
        </w:rPr>
        <w:t>.</w:t>
      </w:r>
      <w:r w:rsidR="001E113B" w:rsidRPr="00502D61">
        <w:rPr>
          <w:rFonts w:ascii="Univerza Sans" w:eastAsia="Calibri" w:hAnsi="Univerza Sans" w:cs="Arial"/>
          <w:i/>
          <w:kern w:val="0"/>
          <w:sz w:val="18"/>
          <w:szCs w:val="18"/>
        </w:rPr>
        <w:t> </w:t>
      </w:r>
      <w:r w:rsidR="00747A2E">
        <w:rPr>
          <w:rFonts w:ascii="Univerza Sans" w:eastAsia="Calibri" w:hAnsi="Univerza Sans" w:cs="Arial"/>
          <w:i/>
          <w:kern w:val="0"/>
          <w:sz w:val="18"/>
          <w:szCs w:val="18"/>
        </w:rPr>
        <w:t>8</w:t>
      </w:r>
      <w:r w:rsidRPr="00502D61">
        <w:rPr>
          <w:rFonts w:ascii="Univerza Sans" w:eastAsia="Calibri" w:hAnsi="Univerza Sans" w:cs="Arial"/>
          <w:i/>
          <w:kern w:val="0"/>
          <w:sz w:val="18"/>
          <w:szCs w:val="18"/>
        </w:rPr>
        <w:t>. 202</w:t>
      </w:r>
      <w:r w:rsidR="00B224B2">
        <w:rPr>
          <w:rFonts w:ascii="Univerza Sans" w:eastAsia="Calibri" w:hAnsi="Univerza Sans" w:cs="Arial"/>
          <w:i/>
          <w:kern w:val="0"/>
          <w:sz w:val="18"/>
          <w:szCs w:val="18"/>
        </w:rPr>
        <w:t>6</w:t>
      </w:r>
      <w:r w:rsidRPr="00502D61">
        <w:rPr>
          <w:rFonts w:ascii="Univerza Sans" w:eastAsia="Calibri" w:hAnsi="Univerza Sans" w:cs="Arial"/>
          <w:i/>
          <w:kern w:val="0"/>
          <w:sz w:val="18"/>
          <w:szCs w:val="18"/>
        </w:rPr>
        <w:t>)</w:t>
      </w:r>
      <w:r w:rsidRPr="00502D61">
        <w:rPr>
          <w:rFonts w:ascii="Univerza Sans" w:eastAsia="Calibri" w:hAnsi="Univerza Sans" w:cs="Arial"/>
          <w:kern w:val="0"/>
          <w:sz w:val="18"/>
          <w:szCs w:val="18"/>
        </w:rPr>
        <w:t>.</w:t>
      </w:r>
    </w:p>
    <w:p w14:paraId="6FB82DCC" w14:textId="77777777" w:rsidR="00305850" w:rsidRPr="006B5C80"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Strinjamo se, da cena blaga ne sme biti </w:t>
      </w:r>
      <w:r w:rsidRPr="006B5C80">
        <w:rPr>
          <w:rFonts w:ascii="Univerza Sans" w:eastAsia="Calibri" w:hAnsi="Univerza Sans" w:cs="Arial"/>
          <w:kern w:val="0"/>
          <w:sz w:val="18"/>
          <w:szCs w:val="18"/>
        </w:rPr>
        <w:t xml:space="preserve">višja od ponujene ter da nismo upravičeni do podražitev. </w:t>
      </w:r>
    </w:p>
    <w:p w14:paraId="07C1EED6" w14:textId="3401D777" w:rsidR="00305850" w:rsidRPr="00D003D8"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6B5C80">
        <w:rPr>
          <w:rFonts w:ascii="Univerza Sans" w:eastAsia="Calibri" w:hAnsi="Univerza Sans" w:cs="Arial"/>
          <w:kern w:val="0"/>
          <w:sz w:val="18"/>
          <w:szCs w:val="18"/>
        </w:rPr>
        <w:t xml:space="preserve">Strinjamo se, da je izvedbeni rok </w:t>
      </w:r>
      <w:r w:rsidR="009649D3" w:rsidRPr="006B5C80">
        <w:rPr>
          <w:rFonts w:ascii="Univerza Sans" w:eastAsia="Calibri" w:hAnsi="Univerza Sans" w:cs="Arial"/>
          <w:kern w:val="0"/>
          <w:sz w:val="18"/>
          <w:szCs w:val="18"/>
        </w:rPr>
        <w:t xml:space="preserve">najkasneje </w:t>
      </w:r>
      <w:r w:rsidR="00D003D8" w:rsidRPr="006B5C80">
        <w:rPr>
          <w:rFonts w:ascii="Univerza Sans" w:eastAsia="Calibri" w:hAnsi="Univerza Sans" w:cs="Arial"/>
          <w:kern w:val="0"/>
          <w:sz w:val="18"/>
          <w:szCs w:val="18"/>
        </w:rPr>
        <w:t xml:space="preserve">v </w:t>
      </w:r>
      <w:r w:rsidR="006B5C80" w:rsidRPr="006B5C80">
        <w:rPr>
          <w:rFonts w:ascii="Univerza Sans" w:eastAsia="Calibri" w:hAnsi="Univerza Sans" w:cs="Arial"/>
          <w:kern w:val="0"/>
          <w:sz w:val="18"/>
          <w:szCs w:val="18"/>
        </w:rPr>
        <w:t>9</w:t>
      </w:r>
      <w:r w:rsidR="00D003D8" w:rsidRPr="006B5C80">
        <w:rPr>
          <w:rFonts w:ascii="Univerza Sans" w:eastAsia="Calibri" w:hAnsi="Univerza Sans" w:cs="Arial"/>
          <w:kern w:val="0"/>
          <w:sz w:val="18"/>
          <w:szCs w:val="18"/>
        </w:rPr>
        <w:t>0 dneh od obojestranskega</w:t>
      </w:r>
      <w:r w:rsidR="00D003D8" w:rsidRPr="00D003D8">
        <w:rPr>
          <w:rFonts w:ascii="Univerza Sans" w:eastAsia="Calibri" w:hAnsi="Univerza Sans" w:cs="Arial"/>
          <w:kern w:val="0"/>
          <w:sz w:val="18"/>
          <w:szCs w:val="18"/>
        </w:rPr>
        <w:t xml:space="preserve"> podpisa pogodbe</w:t>
      </w:r>
      <w:r w:rsidR="0035088B" w:rsidRPr="00D003D8">
        <w:rPr>
          <w:rFonts w:ascii="Univerza Sans" w:eastAsia="Calibri" w:hAnsi="Univerza Sans" w:cs="Arial"/>
          <w:kern w:val="0"/>
          <w:sz w:val="18"/>
          <w:szCs w:val="18"/>
        </w:rPr>
        <w:t>.</w:t>
      </w:r>
      <w:r w:rsidRPr="00D003D8">
        <w:rPr>
          <w:rFonts w:ascii="Univerza Sans" w:eastAsia="Calibri" w:hAnsi="Univerza Sans" w:cs="Arial"/>
          <w:kern w:val="0"/>
          <w:sz w:val="18"/>
          <w:szCs w:val="18"/>
        </w:rPr>
        <w:t xml:space="preserve"> </w:t>
      </w:r>
    </w:p>
    <w:p w14:paraId="518686BB" w14:textId="4C99D3EB" w:rsidR="00FA5848" w:rsidRPr="00300AA9" w:rsidRDefault="00305850" w:rsidP="00300AA9">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D003D8">
        <w:rPr>
          <w:rFonts w:ascii="Univerza Sans" w:eastAsia="Calibri" w:hAnsi="Univerza Sans" w:cs="Arial"/>
          <w:kern w:val="0"/>
          <w:sz w:val="18"/>
          <w:szCs w:val="18"/>
        </w:rPr>
        <w:t>Izjavljamo, da ima vsa ponujena oprema</w:t>
      </w:r>
      <w:r w:rsidR="00FA5848" w:rsidRPr="00300AA9">
        <w:rPr>
          <w:rFonts w:ascii="Univerza Sans" w:eastAsia="Calibri" w:hAnsi="Univerza Sans" w:cs="Arial"/>
          <w:kern w:val="0"/>
          <w:sz w:val="18"/>
          <w:szCs w:val="18"/>
        </w:rPr>
        <w:t xml:space="preserve"> </w:t>
      </w:r>
      <w:r w:rsidR="000651A9" w:rsidRPr="00300AA9">
        <w:rPr>
          <w:rFonts w:ascii="Univerza Sans" w:eastAsia="Calibri" w:hAnsi="Univerza Sans" w:cs="Arial"/>
          <w:kern w:val="0"/>
          <w:sz w:val="18"/>
          <w:szCs w:val="18"/>
        </w:rPr>
        <w:t xml:space="preserve">12 mesecev garancije </w:t>
      </w:r>
      <w:r w:rsidRPr="00300AA9">
        <w:rPr>
          <w:rFonts w:ascii="Univerza Sans" w:eastAsia="Calibri" w:hAnsi="Univerza Sans" w:cs="Arial"/>
          <w:kern w:val="0"/>
          <w:sz w:val="18"/>
          <w:szCs w:val="18"/>
        </w:rPr>
        <w:t xml:space="preserve">s strani proizvajalca. </w:t>
      </w:r>
    </w:p>
    <w:p w14:paraId="35F447CF" w14:textId="044A6489" w:rsidR="00305850" w:rsidRPr="00FA5848" w:rsidRDefault="00305850" w:rsidP="00947FE9">
      <w:pPr>
        <w:widowControl/>
        <w:suppressAutoHyphens w:val="0"/>
        <w:autoSpaceDN/>
        <w:spacing w:after="60" w:line="276" w:lineRule="auto"/>
        <w:ind w:left="708"/>
        <w:jc w:val="both"/>
        <w:textAlignment w:val="auto"/>
        <w:rPr>
          <w:rFonts w:ascii="Univerza Sans" w:eastAsia="Calibri" w:hAnsi="Univerza Sans" w:cs="Arial"/>
          <w:kern w:val="0"/>
          <w:sz w:val="18"/>
          <w:szCs w:val="18"/>
        </w:rPr>
      </w:pPr>
      <w:r w:rsidRPr="00FA5848">
        <w:rPr>
          <w:rFonts w:ascii="Univerza Sans" w:eastAsia="Calibri" w:hAnsi="Univerza Sans" w:cs="Arial"/>
          <w:kern w:val="0"/>
          <w:sz w:val="18"/>
          <w:szCs w:val="18"/>
        </w:rPr>
        <w:t>V tem obdobju so brezplačni vsi potrebni posegi servisnega specialista v sistem in vsi deli sistema, ki bi jih bilo potrebno zamenjati z novimi</w:t>
      </w:r>
      <w:r w:rsidR="00FA5848">
        <w:rPr>
          <w:rFonts w:ascii="Univerza Sans" w:eastAsia="Calibri" w:hAnsi="Univerza Sans" w:cs="Arial"/>
          <w:kern w:val="0"/>
          <w:sz w:val="18"/>
          <w:szCs w:val="18"/>
        </w:rPr>
        <w:t xml:space="preserve"> (velja za vse sklope).</w:t>
      </w:r>
    </w:p>
    <w:p w14:paraId="12705396" w14:textId="77777777" w:rsidR="00305850" w:rsidRPr="00502D61" w:rsidRDefault="00305850" w:rsidP="0030585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502D61">
        <w:rPr>
          <w:rFonts w:ascii="Univerza Sans" w:eastAsia="Calibri" w:hAnsi="Univerza Sans" w:cs="Arial"/>
          <w:b/>
          <w:kern w:val="0"/>
          <w:sz w:val="18"/>
          <w:szCs w:val="18"/>
        </w:rPr>
        <w:t>Pod kazensko in materialno odgovornostjo izjavljamo, da so navedeni podatki točni in resnični.</w:t>
      </w:r>
    </w:p>
    <w:p w14:paraId="7A436F0B" w14:textId="77777777" w:rsidR="00305850" w:rsidRPr="00502D61"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 mora tej izjavi priložiti tehnično specifikacijo, certifikate, opis opreme, prospektni material in morebitne fotografije ponujene opreme.</w:t>
      </w:r>
    </w:p>
    <w:p w14:paraId="0807E9C4" w14:textId="77777777" w:rsidR="00305850" w:rsidRPr="00502D61"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502D61">
        <w:rPr>
          <w:rFonts w:ascii="Univerza Sans" w:eastAsia="Calibri" w:hAnsi="Univerza Sans" w:cs="Times New Roman"/>
          <w:kern w:val="0"/>
          <w:sz w:val="18"/>
          <w:szCs w:val="18"/>
        </w:rPr>
        <w:t xml:space="preserve">Obrazec se naloži v zavihek »Predračun« v aplikaciji e-JN. </w:t>
      </w:r>
    </w:p>
    <w:p w14:paraId="329FC5EB" w14:textId="77777777" w:rsidR="00305850" w:rsidRPr="00502D61"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502D61" w14:paraId="3FC01DDD" w14:textId="77777777" w:rsidTr="000252E2">
        <w:trPr>
          <w:trHeight w:val="770"/>
        </w:trPr>
        <w:tc>
          <w:tcPr>
            <w:tcW w:w="2881" w:type="dxa"/>
            <w:tcBorders>
              <w:bottom w:val="single" w:sz="4" w:space="0" w:color="auto"/>
            </w:tcBorders>
            <w:vAlign w:val="bottom"/>
          </w:tcPr>
          <w:p w14:paraId="36788750" w14:textId="77777777" w:rsidR="00305850" w:rsidRPr="00502D61" w:rsidRDefault="00305850" w:rsidP="00305850">
            <w:pPr>
              <w:widowControl/>
              <w:suppressAutoHyphens w:val="0"/>
              <w:autoSpaceDN/>
              <w:spacing w:after="200" w:line="276" w:lineRule="auto"/>
              <w:textAlignment w:val="auto"/>
              <w:rPr>
                <w:rFonts w:ascii="Univerza Sans" w:hAnsi="Univerza Sans"/>
                <w:kern w:val="0"/>
                <w:sz w:val="18"/>
                <w:szCs w:val="18"/>
              </w:rPr>
            </w:pPr>
            <w:r w:rsidRPr="00502D61">
              <w:rPr>
                <w:rFonts w:ascii="Univerza Sans" w:hAnsi="Univerza Sans"/>
                <w:kern w:val="0"/>
                <w:sz w:val="18"/>
                <w:szCs w:val="18"/>
              </w:rPr>
              <w:t>Datum:</w:t>
            </w:r>
            <w:r w:rsidRPr="00502D61">
              <w:rPr>
                <w:rFonts w:ascii="Univerza Sans" w:hAnsi="Univerza Sans"/>
                <w:kern w:val="0"/>
                <w:sz w:val="18"/>
                <w:szCs w:val="18"/>
              </w:rPr>
              <w:br/>
            </w:r>
          </w:p>
        </w:tc>
        <w:tc>
          <w:tcPr>
            <w:tcW w:w="2991" w:type="dxa"/>
          </w:tcPr>
          <w:p w14:paraId="48EBD1B7" w14:textId="77777777" w:rsidR="00305850" w:rsidRPr="00502D61"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502D61">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502D61" w:rsidRDefault="00305850" w:rsidP="00305850">
            <w:pPr>
              <w:widowControl/>
              <w:suppressAutoHyphens w:val="0"/>
              <w:autoSpaceDN/>
              <w:spacing w:after="0" w:line="276" w:lineRule="auto"/>
              <w:textAlignment w:val="auto"/>
              <w:rPr>
                <w:rFonts w:ascii="Univerza Sans" w:hAnsi="Univerza Sans"/>
                <w:kern w:val="0"/>
                <w:sz w:val="18"/>
                <w:szCs w:val="18"/>
              </w:rPr>
            </w:pPr>
            <w:r w:rsidRPr="00502D61">
              <w:rPr>
                <w:rFonts w:ascii="Univerza Sans" w:hAnsi="Univerza Sans"/>
                <w:kern w:val="0"/>
                <w:sz w:val="18"/>
                <w:szCs w:val="18"/>
              </w:rPr>
              <w:t>Podpis:</w:t>
            </w:r>
            <w:r w:rsidRPr="00502D61">
              <w:rPr>
                <w:rFonts w:ascii="Univerza Sans" w:hAnsi="Univerza Sans"/>
                <w:kern w:val="0"/>
                <w:sz w:val="18"/>
                <w:szCs w:val="18"/>
              </w:rPr>
              <w:br/>
            </w:r>
          </w:p>
        </w:tc>
      </w:tr>
      <w:bookmarkEnd w:id="0"/>
    </w:tbl>
    <w:p w14:paraId="48467150" w14:textId="77777777" w:rsidR="00305850" w:rsidRPr="00502D61" w:rsidRDefault="00305850" w:rsidP="00305850">
      <w:pPr>
        <w:widowControl/>
        <w:suppressAutoHyphens w:val="0"/>
        <w:autoSpaceDN/>
        <w:spacing w:after="0" w:line="240" w:lineRule="auto"/>
        <w:jc w:val="both"/>
        <w:textAlignment w:val="auto"/>
        <w:rPr>
          <w:rFonts w:ascii="Univerza Sans" w:eastAsia="Calibri" w:hAnsi="Univerza Sans" w:cs="Times New Roman"/>
          <w:kern w:val="0"/>
          <w:sz w:val="18"/>
          <w:szCs w:val="18"/>
        </w:rPr>
      </w:pPr>
    </w:p>
    <w:sectPr w:rsidR="00305850" w:rsidRPr="00502D61" w:rsidSect="00300AA9">
      <w:headerReference w:type="default" r:id="rId8"/>
      <w:footerReference w:type="default" r:id="rId9"/>
      <w:headerReference w:type="first" r:id="rId10"/>
      <w:footerReference w:type="first" r:id="rId11"/>
      <w:pgSz w:w="11906" w:h="16838" w:code="9"/>
      <w:pgMar w:top="1418" w:right="1418" w:bottom="568"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2EFEA" w14:textId="77777777" w:rsidR="00CA2079" w:rsidRPr="000343E8" w:rsidRDefault="00CA2079">
      <w:pPr>
        <w:spacing w:after="0" w:line="240" w:lineRule="auto"/>
        <w:rPr>
          <w:sz w:val="21"/>
          <w:szCs w:val="21"/>
        </w:rPr>
      </w:pPr>
      <w:r w:rsidRPr="000343E8">
        <w:rPr>
          <w:sz w:val="21"/>
          <w:szCs w:val="21"/>
        </w:rPr>
        <w:separator/>
      </w:r>
    </w:p>
  </w:endnote>
  <w:endnote w:type="continuationSeparator" w:id="0">
    <w:p w14:paraId="1827DA34" w14:textId="77777777" w:rsidR="00CA2079" w:rsidRPr="000343E8" w:rsidRDefault="00CA2079">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za Sans">
    <w:panose1 w:val="00000600000000000000"/>
    <w:charset w:val="EE"/>
    <w:family w:val="auto"/>
    <w:pitch w:val="variable"/>
    <w:sig w:usb0="A00000FF" w:usb1="0000A4FB" w:usb2="00000020" w:usb3="00000000" w:csb0="00000093"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0735C" w14:textId="1598E36B" w:rsidR="002A60C1" w:rsidRPr="000343E8" w:rsidRDefault="002A60C1" w:rsidP="00310099">
    <w:pPr>
      <w:pStyle w:val="Noga"/>
      <w:jc w:val="center"/>
      <w:rPr>
        <w:rFonts w:ascii="Garamond" w:hAnsi="Garamond"/>
        <w:sz w:val="19"/>
        <w:szCs w:val="19"/>
      </w:rPr>
    </w:pP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2D77F" w14:textId="77777777" w:rsidR="00CA2079" w:rsidRPr="000343E8" w:rsidRDefault="00CA2079">
      <w:pPr>
        <w:spacing w:after="0" w:line="240" w:lineRule="auto"/>
        <w:rPr>
          <w:sz w:val="21"/>
          <w:szCs w:val="21"/>
        </w:rPr>
      </w:pPr>
      <w:r w:rsidRPr="000343E8">
        <w:rPr>
          <w:color w:val="000000"/>
          <w:sz w:val="21"/>
          <w:szCs w:val="21"/>
        </w:rPr>
        <w:separator/>
      </w:r>
    </w:p>
  </w:footnote>
  <w:footnote w:type="continuationSeparator" w:id="0">
    <w:p w14:paraId="24165641" w14:textId="77777777" w:rsidR="00CA2079" w:rsidRPr="000343E8" w:rsidRDefault="00CA2079">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44AB" w14:textId="7E3443CA" w:rsidR="00586D19" w:rsidRPr="000343E8" w:rsidRDefault="00464A27" w:rsidP="00464A27">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361993D2" wp14:editId="0E48A773">
          <wp:extent cx="3947299" cy="388409"/>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42D01708" w14:textId="77777777" w:rsidR="00586D19" w:rsidRPr="000343E8" w:rsidRDefault="00586D19">
    <w:pPr>
      <w:pStyle w:val="Glava"/>
      <w:rPr>
        <w:sz w:val="21"/>
        <w:szCs w:val="21"/>
      </w:rPr>
    </w:pPr>
  </w:p>
  <w:p w14:paraId="44106F9D" w14:textId="1DD4F261" w:rsidR="00586D19" w:rsidRPr="000343E8" w:rsidRDefault="001E041C">
    <w:pPr>
      <w:pStyle w:val="Glava"/>
      <w:rPr>
        <w:sz w:val="21"/>
        <w:szCs w:val="21"/>
      </w:rPr>
    </w:pPr>
    <w:r>
      <w:rPr>
        <w:noProof/>
      </w:rPr>
      <w:drawing>
        <wp:anchor distT="0" distB="0" distL="114300" distR="114300" simplePos="0" relativeHeight="251657728"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4E8143D"/>
    <w:multiLevelType w:val="hybridMultilevel"/>
    <w:tmpl w:val="0F7ED1F8"/>
    <w:lvl w:ilvl="0" w:tplc="A440A8E6">
      <w:numFmt w:val="bullet"/>
      <w:lvlText w:val="-"/>
      <w:lvlJc w:val="left"/>
      <w:pPr>
        <w:ind w:left="720" w:hanging="360"/>
      </w:pPr>
      <w:rPr>
        <w:rFonts w:ascii="Univerza Sans" w:eastAsia="Calibri"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5"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2"/>
  </w:num>
  <w:num w:numId="3">
    <w:abstractNumId w:val="41"/>
  </w:num>
  <w:num w:numId="4">
    <w:abstractNumId w:val="60"/>
  </w:num>
  <w:num w:numId="5">
    <w:abstractNumId w:val="24"/>
  </w:num>
  <w:num w:numId="6">
    <w:abstractNumId w:val="40"/>
  </w:num>
  <w:num w:numId="7">
    <w:abstractNumId w:val="63"/>
  </w:num>
  <w:num w:numId="8">
    <w:abstractNumId w:val="35"/>
  </w:num>
  <w:num w:numId="9">
    <w:abstractNumId w:val="37"/>
  </w:num>
  <w:num w:numId="10">
    <w:abstractNumId w:val="57"/>
  </w:num>
  <w:num w:numId="11">
    <w:abstractNumId w:val="72"/>
  </w:num>
  <w:num w:numId="12">
    <w:abstractNumId w:val="38"/>
  </w:num>
  <w:num w:numId="13">
    <w:abstractNumId w:val="17"/>
  </w:num>
  <w:num w:numId="14">
    <w:abstractNumId w:val="69"/>
  </w:num>
  <w:num w:numId="15">
    <w:abstractNumId w:val="67"/>
  </w:num>
  <w:num w:numId="16">
    <w:abstractNumId w:val="66"/>
  </w:num>
  <w:num w:numId="17">
    <w:abstractNumId w:val="42"/>
  </w:num>
  <w:num w:numId="18">
    <w:abstractNumId w:val="13"/>
  </w:num>
  <w:num w:numId="19">
    <w:abstractNumId w:val="47"/>
  </w:num>
  <w:num w:numId="20">
    <w:abstractNumId w:val="43"/>
  </w:num>
  <w:num w:numId="21">
    <w:abstractNumId w:val="36"/>
  </w:num>
  <w:num w:numId="22">
    <w:abstractNumId w:val="39"/>
  </w:num>
  <w:num w:numId="23">
    <w:abstractNumId w:val="0"/>
  </w:num>
  <w:num w:numId="24">
    <w:abstractNumId w:val="56"/>
  </w:num>
  <w:num w:numId="25">
    <w:abstractNumId w:val="26"/>
  </w:num>
  <w:num w:numId="26">
    <w:abstractNumId w:val="4"/>
  </w:num>
  <w:num w:numId="27">
    <w:abstractNumId w:val="3"/>
  </w:num>
  <w:num w:numId="28">
    <w:abstractNumId w:val="30"/>
  </w:num>
  <w:num w:numId="29">
    <w:abstractNumId w:val="27"/>
  </w:num>
  <w:num w:numId="30">
    <w:abstractNumId w:val="48"/>
  </w:num>
  <w:num w:numId="31">
    <w:abstractNumId w:val="10"/>
  </w:num>
  <w:num w:numId="32">
    <w:abstractNumId w:val="21"/>
  </w:num>
  <w:num w:numId="33">
    <w:abstractNumId w:val="68"/>
  </w:num>
  <w:num w:numId="34">
    <w:abstractNumId w:val="49"/>
  </w:num>
  <w:num w:numId="35">
    <w:abstractNumId w:val="44"/>
  </w:num>
  <w:num w:numId="36">
    <w:abstractNumId w:val="71"/>
  </w:num>
  <w:num w:numId="37">
    <w:abstractNumId w:val="16"/>
  </w:num>
  <w:num w:numId="38">
    <w:abstractNumId w:val="22"/>
  </w:num>
  <w:num w:numId="39">
    <w:abstractNumId w:val="64"/>
  </w:num>
  <w:num w:numId="40">
    <w:abstractNumId w:val="61"/>
  </w:num>
  <w:num w:numId="41">
    <w:abstractNumId w:val="58"/>
  </w:num>
  <w:num w:numId="42">
    <w:abstractNumId w:val="34"/>
  </w:num>
  <w:num w:numId="43">
    <w:abstractNumId w:val="51"/>
  </w:num>
  <w:num w:numId="44">
    <w:abstractNumId w:val="1"/>
  </w:num>
  <w:num w:numId="45">
    <w:abstractNumId w:val="33"/>
  </w:num>
  <w:num w:numId="46">
    <w:abstractNumId w:val="65"/>
  </w:num>
  <w:num w:numId="47">
    <w:abstractNumId w:val="11"/>
  </w:num>
  <w:num w:numId="48">
    <w:abstractNumId w:val="5"/>
  </w:num>
  <w:num w:numId="49">
    <w:abstractNumId w:val="20"/>
  </w:num>
  <w:num w:numId="50">
    <w:abstractNumId w:val="7"/>
  </w:num>
  <w:num w:numId="51">
    <w:abstractNumId w:val="18"/>
  </w:num>
  <w:num w:numId="52">
    <w:abstractNumId w:val="50"/>
  </w:num>
  <w:num w:numId="53">
    <w:abstractNumId w:val="52"/>
  </w:num>
  <w:num w:numId="54">
    <w:abstractNumId w:val="9"/>
  </w:num>
  <w:num w:numId="55">
    <w:abstractNumId w:val="14"/>
  </w:num>
  <w:num w:numId="56">
    <w:abstractNumId w:val="29"/>
  </w:num>
  <w:num w:numId="57">
    <w:abstractNumId w:val="45"/>
  </w:num>
  <w:num w:numId="58">
    <w:abstractNumId w:val="6"/>
  </w:num>
  <w:num w:numId="59">
    <w:abstractNumId w:val="62"/>
  </w:num>
  <w:num w:numId="60">
    <w:abstractNumId w:val="28"/>
  </w:num>
  <w:num w:numId="61">
    <w:abstractNumId w:val="2"/>
  </w:num>
  <w:num w:numId="62">
    <w:abstractNumId w:val="70"/>
  </w:num>
  <w:num w:numId="63">
    <w:abstractNumId w:val="31"/>
  </w:num>
  <w:num w:numId="64">
    <w:abstractNumId w:val="8"/>
  </w:num>
  <w:num w:numId="65">
    <w:abstractNumId w:val="46"/>
  </w:num>
  <w:num w:numId="66">
    <w:abstractNumId w:val="53"/>
  </w:num>
  <w:num w:numId="67">
    <w:abstractNumId w:val="19"/>
  </w:num>
  <w:num w:numId="68">
    <w:abstractNumId w:val="54"/>
  </w:num>
  <w:num w:numId="69">
    <w:abstractNumId w:val="55"/>
  </w:num>
  <w:num w:numId="70">
    <w:abstractNumId w:val="15"/>
  </w:num>
  <w:num w:numId="71">
    <w:abstractNumId w:val="59"/>
  </w:num>
  <w:num w:numId="72">
    <w:abstractNumId w:val="23"/>
  </w:num>
  <w:num w:numId="73">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51A9"/>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62D6D"/>
    <w:rsid w:val="00165BB1"/>
    <w:rsid w:val="001702A0"/>
    <w:rsid w:val="0017290B"/>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41C"/>
    <w:rsid w:val="001E0D04"/>
    <w:rsid w:val="001E113B"/>
    <w:rsid w:val="001E1320"/>
    <w:rsid w:val="001E3FE9"/>
    <w:rsid w:val="001E5C0F"/>
    <w:rsid w:val="001F3B02"/>
    <w:rsid w:val="001F697A"/>
    <w:rsid w:val="001F76F0"/>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87F6B"/>
    <w:rsid w:val="00290068"/>
    <w:rsid w:val="00290A8E"/>
    <w:rsid w:val="00290EAE"/>
    <w:rsid w:val="00293E67"/>
    <w:rsid w:val="00294345"/>
    <w:rsid w:val="002947C3"/>
    <w:rsid w:val="0029531C"/>
    <w:rsid w:val="002953AA"/>
    <w:rsid w:val="00295469"/>
    <w:rsid w:val="002A16C0"/>
    <w:rsid w:val="002A20E7"/>
    <w:rsid w:val="002A25EF"/>
    <w:rsid w:val="002A60C1"/>
    <w:rsid w:val="002B2271"/>
    <w:rsid w:val="002B467C"/>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0AA9"/>
    <w:rsid w:val="00301AC1"/>
    <w:rsid w:val="00303A8E"/>
    <w:rsid w:val="0030549D"/>
    <w:rsid w:val="003054FE"/>
    <w:rsid w:val="00305850"/>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2CB9"/>
    <w:rsid w:val="00342FF6"/>
    <w:rsid w:val="003432BD"/>
    <w:rsid w:val="00345A47"/>
    <w:rsid w:val="0034602C"/>
    <w:rsid w:val="0035088B"/>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658"/>
    <w:rsid w:val="003A6C8D"/>
    <w:rsid w:val="003B079D"/>
    <w:rsid w:val="003B14A3"/>
    <w:rsid w:val="003B3869"/>
    <w:rsid w:val="003B3ECF"/>
    <w:rsid w:val="003B5B5F"/>
    <w:rsid w:val="003B6F21"/>
    <w:rsid w:val="003C0CE4"/>
    <w:rsid w:val="003C4F25"/>
    <w:rsid w:val="003C7E2E"/>
    <w:rsid w:val="003D05DF"/>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17D08"/>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4A27"/>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250"/>
    <w:rsid w:val="004A25F6"/>
    <w:rsid w:val="004A4294"/>
    <w:rsid w:val="004A5C5C"/>
    <w:rsid w:val="004B4BDA"/>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2D61"/>
    <w:rsid w:val="00506257"/>
    <w:rsid w:val="0051173D"/>
    <w:rsid w:val="0051208D"/>
    <w:rsid w:val="00513D39"/>
    <w:rsid w:val="00515E28"/>
    <w:rsid w:val="00516410"/>
    <w:rsid w:val="00522B81"/>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73F"/>
    <w:rsid w:val="00560B06"/>
    <w:rsid w:val="0056178F"/>
    <w:rsid w:val="00565436"/>
    <w:rsid w:val="00565CA5"/>
    <w:rsid w:val="005710EB"/>
    <w:rsid w:val="00571461"/>
    <w:rsid w:val="005715D2"/>
    <w:rsid w:val="00572039"/>
    <w:rsid w:val="00573C0E"/>
    <w:rsid w:val="005757AA"/>
    <w:rsid w:val="0058258C"/>
    <w:rsid w:val="00584C83"/>
    <w:rsid w:val="00584E8A"/>
    <w:rsid w:val="00586D19"/>
    <w:rsid w:val="00587B12"/>
    <w:rsid w:val="00587ED4"/>
    <w:rsid w:val="0059004D"/>
    <w:rsid w:val="00592312"/>
    <w:rsid w:val="005A0017"/>
    <w:rsid w:val="005A2DA0"/>
    <w:rsid w:val="005A3FC4"/>
    <w:rsid w:val="005A5607"/>
    <w:rsid w:val="005B1130"/>
    <w:rsid w:val="005B1DEE"/>
    <w:rsid w:val="005B236A"/>
    <w:rsid w:val="005B43B7"/>
    <w:rsid w:val="005B4D82"/>
    <w:rsid w:val="005B5783"/>
    <w:rsid w:val="005C3E3A"/>
    <w:rsid w:val="005C571E"/>
    <w:rsid w:val="005C7E83"/>
    <w:rsid w:val="005D2D70"/>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4F46"/>
    <w:rsid w:val="006154FF"/>
    <w:rsid w:val="00616174"/>
    <w:rsid w:val="0061790A"/>
    <w:rsid w:val="00621F31"/>
    <w:rsid w:val="006223F7"/>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59E"/>
    <w:rsid w:val="00690B6B"/>
    <w:rsid w:val="0069107C"/>
    <w:rsid w:val="00695535"/>
    <w:rsid w:val="00696696"/>
    <w:rsid w:val="006A20C5"/>
    <w:rsid w:val="006A221C"/>
    <w:rsid w:val="006A65A3"/>
    <w:rsid w:val="006B2A7D"/>
    <w:rsid w:val="006B2D43"/>
    <w:rsid w:val="006B3DA1"/>
    <w:rsid w:val="006B4F55"/>
    <w:rsid w:val="006B59D4"/>
    <w:rsid w:val="006B5C80"/>
    <w:rsid w:val="006C0474"/>
    <w:rsid w:val="006C121F"/>
    <w:rsid w:val="006C238E"/>
    <w:rsid w:val="006C4C57"/>
    <w:rsid w:val="006C602B"/>
    <w:rsid w:val="006D1445"/>
    <w:rsid w:val="006D181A"/>
    <w:rsid w:val="006D2662"/>
    <w:rsid w:val="006D27CD"/>
    <w:rsid w:val="006D4D65"/>
    <w:rsid w:val="006D6664"/>
    <w:rsid w:val="006D7261"/>
    <w:rsid w:val="006E2F53"/>
    <w:rsid w:val="006E4768"/>
    <w:rsid w:val="006E58DF"/>
    <w:rsid w:val="006E7F69"/>
    <w:rsid w:val="006F00F3"/>
    <w:rsid w:val="006F1B4D"/>
    <w:rsid w:val="006F4210"/>
    <w:rsid w:val="006F46D1"/>
    <w:rsid w:val="00701C8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5873"/>
    <w:rsid w:val="00736C10"/>
    <w:rsid w:val="00736F69"/>
    <w:rsid w:val="0073781B"/>
    <w:rsid w:val="00740585"/>
    <w:rsid w:val="00743405"/>
    <w:rsid w:val="00745E61"/>
    <w:rsid w:val="0074611E"/>
    <w:rsid w:val="00747A2E"/>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0F1A"/>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21D8"/>
    <w:rsid w:val="007D4A5D"/>
    <w:rsid w:val="007D5524"/>
    <w:rsid w:val="007D6F0A"/>
    <w:rsid w:val="007D7027"/>
    <w:rsid w:val="007E0695"/>
    <w:rsid w:val="007E4E3A"/>
    <w:rsid w:val="007E4E3F"/>
    <w:rsid w:val="007E505E"/>
    <w:rsid w:val="007E55C6"/>
    <w:rsid w:val="007E5C18"/>
    <w:rsid w:val="007E7F04"/>
    <w:rsid w:val="007F3213"/>
    <w:rsid w:val="007F4A13"/>
    <w:rsid w:val="007F4D57"/>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580"/>
    <w:rsid w:val="00844E64"/>
    <w:rsid w:val="00846AAB"/>
    <w:rsid w:val="00854CA0"/>
    <w:rsid w:val="008609F5"/>
    <w:rsid w:val="008615C8"/>
    <w:rsid w:val="00862F0F"/>
    <w:rsid w:val="00864D23"/>
    <w:rsid w:val="008661B0"/>
    <w:rsid w:val="00874E2F"/>
    <w:rsid w:val="00875598"/>
    <w:rsid w:val="0087567E"/>
    <w:rsid w:val="008768CE"/>
    <w:rsid w:val="00877AF3"/>
    <w:rsid w:val="00877E87"/>
    <w:rsid w:val="008823F2"/>
    <w:rsid w:val="00883EE4"/>
    <w:rsid w:val="008840B5"/>
    <w:rsid w:val="00885092"/>
    <w:rsid w:val="00885EC3"/>
    <w:rsid w:val="00887D60"/>
    <w:rsid w:val="00892274"/>
    <w:rsid w:val="0089377D"/>
    <w:rsid w:val="00893981"/>
    <w:rsid w:val="008971C8"/>
    <w:rsid w:val="008A2F65"/>
    <w:rsid w:val="008A3348"/>
    <w:rsid w:val="008A461A"/>
    <w:rsid w:val="008A6E4B"/>
    <w:rsid w:val="008A7489"/>
    <w:rsid w:val="008B09E9"/>
    <w:rsid w:val="008B6100"/>
    <w:rsid w:val="008B6536"/>
    <w:rsid w:val="008C2075"/>
    <w:rsid w:val="008C2B05"/>
    <w:rsid w:val="008C5A1C"/>
    <w:rsid w:val="008C602B"/>
    <w:rsid w:val="008C61C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47FE9"/>
    <w:rsid w:val="009523AE"/>
    <w:rsid w:val="00962B7A"/>
    <w:rsid w:val="00963FF5"/>
    <w:rsid w:val="00964359"/>
    <w:rsid w:val="009649D3"/>
    <w:rsid w:val="00965C82"/>
    <w:rsid w:val="00965CA0"/>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4FD0"/>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0D58"/>
    <w:rsid w:val="00A418A1"/>
    <w:rsid w:val="00A41A10"/>
    <w:rsid w:val="00A42809"/>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24B"/>
    <w:rsid w:val="00AA0AE3"/>
    <w:rsid w:val="00AA46F3"/>
    <w:rsid w:val="00AA6037"/>
    <w:rsid w:val="00AA60C9"/>
    <w:rsid w:val="00AA7841"/>
    <w:rsid w:val="00AB2662"/>
    <w:rsid w:val="00AB5008"/>
    <w:rsid w:val="00AB5785"/>
    <w:rsid w:val="00AC108C"/>
    <w:rsid w:val="00AC3651"/>
    <w:rsid w:val="00AC3807"/>
    <w:rsid w:val="00AC4FC1"/>
    <w:rsid w:val="00AC6320"/>
    <w:rsid w:val="00AC75BB"/>
    <w:rsid w:val="00AD3C2B"/>
    <w:rsid w:val="00AD4A8A"/>
    <w:rsid w:val="00AD4AFE"/>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24B2"/>
    <w:rsid w:val="00B23DDC"/>
    <w:rsid w:val="00B3081B"/>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68CF"/>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48BF"/>
    <w:rsid w:val="00C35212"/>
    <w:rsid w:val="00C35FA0"/>
    <w:rsid w:val="00C40212"/>
    <w:rsid w:val="00C427E9"/>
    <w:rsid w:val="00C4426E"/>
    <w:rsid w:val="00C50F6E"/>
    <w:rsid w:val="00C518D2"/>
    <w:rsid w:val="00C51F79"/>
    <w:rsid w:val="00C5253F"/>
    <w:rsid w:val="00C5358C"/>
    <w:rsid w:val="00C55987"/>
    <w:rsid w:val="00C55CD0"/>
    <w:rsid w:val="00C605A8"/>
    <w:rsid w:val="00C62E09"/>
    <w:rsid w:val="00C6437A"/>
    <w:rsid w:val="00C6787C"/>
    <w:rsid w:val="00C67C59"/>
    <w:rsid w:val="00C71C1B"/>
    <w:rsid w:val="00C72667"/>
    <w:rsid w:val="00C7280A"/>
    <w:rsid w:val="00C73505"/>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079"/>
    <w:rsid w:val="00CA2BB2"/>
    <w:rsid w:val="00CA2DA8"/>
    <w:rsid w:val="00CA3B6D"/>
    <w:rsid w:val="00CA48A2"/>
    <w:rsid w:val="00CA5302"/>
    <w:rsid w:val="00CB0385"/>
    <w:rsid w:val="00CB1135"/>
    <w:rsid w:val="00CB21AC"/>
    <w:rsid w:val="00CB26D4"/>
    <w:rsid w:val="00CB4289"/>
    <w:rsid w:val="00CB4354"/>
    <w:rsid w:val="00CB63EB"/>
    <w:rsid w:val="00CB771F"/>
    <w:rsid w:val="00CC3FB0"/>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2DE3"/>
    <w:rsid w:val="00CE522E"/>
    <w:rsid w:val="00CF176E"/>
    <w:rsid w:val="00CF3C21"/>
    <w:rsid w:val="00CF5091"/>
    <w:rsid w:val="00CF75C2"/>
    <w:rsid w:val="00CF7B39"/>
    <w:rsid w:val="00CF7CB0"/>
    <w:rsid w:val="00D003D8"/>
    <w:rsid w:val="00D012E5"/>
    <w:rsid w:val="00D03A6F"/>
    <w:rsid w:val="00D055B1"/>
    <w:rsid w:val="00D05868"/>
    <w:rsid w:val="00D05A42"/>
    <w:rsid w:val="00D066C9"/>
    <w:rsid w:val="00D06FDF"/>
    <w:rsid w:val="00D13105"/>
    <w:rsid w:val="00D14650"/>
    <w:rsid w:val="00D15232"/>
    <w:rsid w:val="00D213F8"/>
    <w:rsid w:val="00D2275F"/>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1D2"/>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3E68"/>
    <w:rsid w:val="00E56BBF"/>
    <w:rsid w:val="00E57EF7"/>
    <w:rsid w:val="00E6038F"/>
    <w:rsid w:val="00E62642"/>
    <w:rsid w:val="00E6408A"/>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EF514C"/>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A5848"/>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62B"/>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80F1A"/>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4683333">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321785193">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E6B10-989E-41A6-8ED0-EC281784F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11</TotalTime>
  <Pages>2</Pages>
  <Words>286</Words>
  <Characters>1636</Characters>
  <Application>Microsoft Office Word</Application>
  <DocSecurity>0</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7</cp:revision>
  <cp:lastPrinted>2020-12-15T10:17:00Z</cp:lastPrinted>
  <dcterms:created xsi:type="dcterms:W3CDTF">2026-02-09T13:11:00Z</dcterms:created>
  <dcterms:modified xsi:type="dcterms:W3CDTF">2026-04-20T08:23:00Z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